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A253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2FA253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253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2536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B805C1">
              <w:rPr>
                <w:b/>
                <w:sz w:val="26"/>
                <w:szCs w:val="26"/>
                <w:lang w:val="en-US"/>
              </w:rPr>
              <w:t>87</w:t>
            </w:r>
          </w:p>
        </w:tc>
      </w:tr>
      <w:tr w:rsidR="00C44B8B" w14:paraId="62FA253A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2538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2539" w14:textId="77777777" w:rsidR="00C44B8B" w:rsidRPr="00C44B8B" w:rsidRDefault="005A5E1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2072391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2FA253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2FA253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2FA253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2FA253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2FA253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2FA2540" w14:textId="77777777" w:rsidR="00C44B8B" w:rsidRPr="00CB6078" w:rsidRDefault="00C44B8B" w:rsidP="00C44B8B"/>
    <w:p w14:paraId="62FA2541" w14:textId="77777777" w:rsidR="00C44B8B" w:rsidRPr="00CB6078" w:rsidRDefault="00C44B8B" w:rsidP="00C44B8B"/>
    <w:p w14:paraId="62FA2542" w14:textId="77777777" w:rsidR="00C44B8B" w:rsidRPr="00CB6078" w:rsidRDefault="00C44B8B" w:rsidP="00C44B8B"/>
    <w:p w14:paraId="62FA254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2FA2544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A5E11">
        <w:rPr>
          <w:b/>
          <w:sz w:val="26"/>
          <w:szCs w:val="26"/>
          <w:u w:val="single"/>
        </w:rPr>
        <w:t>Траверса ТН-4 с Х12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2FA2545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2FA254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2FA2547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5A5E11">
        <w:rPr>
          <w:b/>
          <w:sz w:val="26"/>
          <w:szCs w:val="26"/>
          <w:u w:val="single"/>
        </w:rPr>
        <w:t>Траверса ТН-4 с Х12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5A5E11">
        <w:rPr>
          <w:b/>
          <w:sz w:val="26"/>
          <w:szCs w:val="26"/>
          <w:u w:val="single"/>
        </w:rPr>
        <w:t>Номер чертежа типового проекта – 3.407.1-136.3-24, 3.407.1-136.3-37</w:t>
      </w:r>
      <w:r w:rsidR="0073431B">
        <w:rPr>
          <w:b/>
          <w:sz w:val="26"/>
          <w:szCs w:val="26"/>
        </w:rPr>
        <w:t>.</w:t>
      </w:r>
      <w:bookmarkEnd w:id="3"/>
    </w:p>
    <w:p w14:paraId="62FA2548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FA254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2FA254A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2FA254B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2FA254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2FA254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FA254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2FA254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2FA255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2FA255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2FA255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2FA255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2FA2554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62FA2555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2FA2556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2FA2557" w14:textId="77777777" w:rsidR="007118A9" w:rsidRPr="0073431B" w:rsidRDefault="005A5E11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3.407.1-136.3-24, 3.407.1-136.3-37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2FA255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2FA255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2FA255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2FA255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2FA255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2FA255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2FA255E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62FA255F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2FA2560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2FA2561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2FA2562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2FA2563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2FA2564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2FA2565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2FA2566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2FA256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FA256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2FA2569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FA256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FA256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2FA256C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2FA256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FA256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2FA256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2FA2570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2FA257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2FA257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2FA2573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2FA257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2FA2575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2FA2576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2FA257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2FA2578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2FA2579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FA257A" w14:textId="77777777" w:rsidR="00562D55" w:rsidRPr="00CB6078" w:rsidRDefault="00562D55" w:rsidP="00451C4D">
      <w:pPr>
        <w:rPr>
          <w:sz w:val="26"/>
          <w:szCs w:val="26"/>
        </w:rPr>
      </w:pPr>
    </w:p>
    <w:p w14:paraId="62FA257B" w14:textId="77777777" w:rsidR="006D1941" w:rsidRPr="00CB6078" w:rsidRDefault="006D1941" w:rsidP="00451C4D">
      <w:pPr>
        <w:rPr>
          <w:sz w:val="26"/>
          <w:szCs w:val="26"/>
        </w:rPr>
      </w:pPr>
    </w:p>
    <w:p w14:paraId="62FA257C" w14:textId="77777777" w:rsidR="001D6900" w:rsidRPr="00CB6078" w:rsidRDefault="001D6900" w:rsidP="00451C4D">
      <w:pPr>
        <w:rPr>
          <w:sz w:val="26"/>
          <w:szCs w:val="26"/>
        </w:rPr>
      </w:pPr>
    </w:p>
    <w:p w14:paraId="62FA257D" w14:textId="77777777" w:rsidR="004A2665" w:rsidRPr="00CB6078" w:rsidRDefault="004A2665" w:rsidP="00451C4D">
      <w:pPr>
        <w:rPr>
          <w:sz w:val="26"/>
          <w:szCs w:val="26"/>
        </w:rPr>
      </w:pPr>
    </w:p>
    <w:p w14:paraId="62FA257E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2FA257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2FA258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A2583" w14:textId="77777777" w:rsidR="003123D3" w:rsidRDefault="003123D3">
      <w:r>
        <w:separator/>
      </w:r>
    </w:p>
  </w:endnote>
  <w:endnote w:type="continuationSeparator" w:id="0">
    <w:p w14:paraId="62FA2584" w14:textId="77777777" w:rsidR="003123D3" w:rsidRDefault="00312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A2581" w14:textId="77777777" w:rsidR="003123D3" w:rsidRDefault="003123D3">
      <w:r>
        <w:separator/>
      </w:r>
    </w:p>
  </w:footnote>
  <w:footnote w:type="continuationSeparator" w:id="0">
    <w:p w14:paraId="62FA2582" w14:textId="77777777" w:rsidR="003123D3" w:rsidRDefault="00312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A2585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2FA258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3D3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E11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2B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5C1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A2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17356-3D48-46FC-AA57-F4850EC48F15}">
  <ds:schemaRefs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8E54F90-046C-467F-9E87-4BEAAD97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B27712-F3FD-4748-A895-996189379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F403F0-155C-4CD2-9FB6-17D50379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1114</Words>
  <Characters>6353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2015-05-14T07:46:00Z</dcterms:created>
  <dcterms:modified xsi:type="dcterms:W3CDTF">2015-05-14T07:46:00Z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